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8C15" w14:textId="77777777" w:rsidR="00E426C1" w:rsidRDefault="00E426C1" w:rsidP="00AB0257">
      <w:pPr>
        <w:spacing w:line="360" w:lineRule="auto"/>
        <w:ind w:right="1028"/>
        <w:jc w:val="both"/>
        <w:rPr>
          <w:rFonts w:ascii="Arial" w:hAnsi="Arial" w:cs="Arial"/>
          <w:b/>
          <w:bCs/>
          <w:sz w:val="24"/>
          <w:szCs w:val="24"/>
        </w:rPr>
      </w:pPr>
    </w:p>
    <w:p w14:paraId="572AAA8A" w14:textId="77777777" w:rsidR="00E426C1" w:rsidRPr="00E426C1" w:rsidRDefault="00E426C1" w:rsidP="00E426C1">
      <w:pPr>
        <w:spacing w:after="0" w:line="360" w:lineRule="auto"/>
        <w:ind w:right="10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E426C1">
        <w:rPr>
          <w:rFonts w:ascii="Arial" w:hAnsi="Arial" w:cs="Arial"/>
          <w:b/>
          <w:bCs/>
          <w:sz w:val="24"/>
          <w:szCs w:val="24"/>
        </w:rPr>
        <w:t>Verpflichtungserkärung</w:t>
      </w:r>
      <w:proofErr w:type="spellEnd"/>
      <w:r w:rsidRPr="00E426C1">
        <w:rPr>
          <w:rFonts w:ascii="Arial" w:hAnsi="Arial" w:cs="Arial"/>
          <w:b/>
          <w:bCs/>
          <w:sz w:val="24"/>
          <w:szCs w:val="24"/>
        </w:rPr>
        <w:t xml:space="preserve"> Unterauftragnehmer / </w:t>
      </w:r>
      <w:proofErr w:type="spellStart"/>
      <w:r w:rsidRPr="00E426C1">
        <w:rPr>
          <w:rFonts w:ascii="Arial" w:hAnsi="Arial" w:cs="Arial"/>
          <w:b/>
          <w:bCs/>
          <w:sz w:val="24"/>
          <w:szCs w:val="24"/>
        </w:rPr>
        <w:t>Eignungsleiher</w:t>
      </w:r>
      <w:proofErr w:type="spellEnd"/>
    </w:p>
    <w:p w14:paraId="1ADD50B8" w14:textId="77777777" w:rsidR="00E426C1" w:rsidRPr="002D4DFC" w:rsidRDefault="00E426C1" w:rsidP="00E4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2D4DFC">
        <w:rPr>
          <w:rFonts w:ascii="Arial" w:eastAsia="Times New Roman" w:hAnsi="Arial" w:cs="Arial"/>
          <w:b/>
          <w:sz w:val="20"/>
          <w:szCs w:val="20"/>
          <w:lang w:eastAsia="de-DE"/>
        </w:rPr>
        <w:t>Hinweis:</w:t>
      </w:r>
    </w:p>
    <w:p w14:paraId="376E5B7E" w14:textId="77777777" w:rsidR="00E426C1" w:rsidRPr="002D4DFC" w:rsidRDefault="00E426C1" w:rsidP="00E42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2D4DFC">
        <w:rPr>
          <w:rFonts w:ascii="Arial" w:eastAsia="Times New Roman" w:hAnsi="Arial" w:cs="Arial"/>
          <w:sz w:val="20"/>
          <w:szCs w:val="20"/>
          <w:lang w:eastAsia="de-DE"/>
        </w:rPr>
        <w:t>Die Erklärung ist im Falle der Eignungsleihe (auch bei einer Kombination mit Nachunternehmereinsatz) bereits mit Angebotsabgabe einzureichen. Erklärungen, die nicht unterschrieben sind, gelten als nicht abgegeben!</w:t>
      </w:r>
    </w:p>
    <w:p w14:paraId="1FB8B08A" w14:textId="77777777" w:rsidR="00E426C1" w:rsidRDefault="00E426C1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0B5967B7" w14:textId="77777777" w:rsidR="00E426C1" w:rsidRDefault="00E426C1" w:rsidP="00E426C1">
      <w:pPr>
        <w:spacing w:after="0" w:line="360" w:lineRule="auto"/>
        <w:ind w:right="1026"/>
        <w:jc w:val="both"/>
        <w:rPr>
          <w:rFonts w:ascii="Arial" w:hAnsi="Arial" w:cs="Arial"/>
          <w:sz w:val="20"/>
          <w:szCs w:val="20"/>
          <w:u w:val="single"/>
        </w:rPr>
      </w:pPr>
      <w:r w:rsidRPr="00E426C1">
        <w:rPr>
          <w:rFonts w:ascii="Arial" w:hAnsi="Arial" w:cs="Arial"/>
          <w:sz w:val="20"/>
          <w:szCs w:val="20"/>
          <w:u w:val="single"/>
        </w:rPr>
        <w:t>Bewerber/Bieter</w:t>
      </w:r>
      <w:r>
        <w:rPr>
          <w:rFonts w:ascii="Arial" w:hAnsi="Arial" w:cs="Arial"/>
          <w:sz w:val="20"/>
          <w:szCs w:val="20"/>
          <w:u w:val="single"/>
        </w:rPr>
        <w:t xml:space="preserve">:  </w:t>
      </w:r>
      <w:permStart w:id="1097234027" w:edGrp="everyone"/>
      <w:sdt>
        <w:sdtPr>
          <w:rPr>
            <w:rFonts w:ascii="Arial" w:hAnsi="Arial" w:cs="Arial"/>
            <w:sz w:val="20"/>
            <w:szCs w:val="20"/>
            <w:u w:val="single"/>
          </w:rPr>
          <w:id w:val="-605962974"/>
          <w:placeholder>
            <w:docPart w:val="509AA3ECCDFF4202B2A3DFFDC05CE7A5"/>
          </w:placeholder>
          <w:showingPlcHdr/>
          <w:text/>
        </w:sdtPr>
        <w:sdtEndPr/>
        <w:sdtContent>
          <w:r w:rsidR="00C36986">
            <w:rPr>
              <w:rStyle w:val="Platzhaltertext"/>
            </w:rPr>
            <w:t xml:space="preserve">Bitte </w:t>
          </w:r>
          <w:r>
            <w:rPr>
              <w:rStyle w:val="Platzhaltertext"/>
            </w:rPr>
            <w:t>Name</w:t>
          </w:r>
          <w:r w:rsidRPr="00B334D4">
            <w:rPr>
              <w:rStyle w:val="Platzhaltertext"/>
            </w:rPr>
            <w:t xml:space="preserve"> ein</w:t>
          </w:r>
          <w:r w:rsidR="00C36986">
            <w:rPr>
              <w:rStyle w:val="Platzhaltertext"/>
            </w:rPr>
            <w:t>tragen</w:t>
          </w:r>
        </w:sdtContent>
      </w:sdt>
      <w:permEnd w:id="1097234027"/>
    </w:p>
    <w:p w14:paraId="7FEC9930" w14:textId="77777777" w:rsidR="00C36986" w:rsidRDefault="00C36986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32BDD21B" w14:textId="77777777" w:rsidR="00AB0257" w:rsidRDefault="00AB0257" w:rsidP="00C36986">
      <w:pPr>
        <w:spacing w:after="0" w:line="360" w:lineRule="auto"/>
        <w:ind w:right="1026"/>
        <w:jc w:val="both"/>
        <w:rPr>
          <w:rFonts w:ascii="Arial" w:hAnsi="Arial" w:cs="Arial"/>
          <w:sz w:val="20"/>
          <w:szCs w:val="20"/>
          <w:u w:val="single"/>
        </w:rPr>
      </w:pPr>
      <w:r w:rsidRPr="00AB0257">
        <w:rPr>
          <w:rFonts w:ascii="Arial" w:hAnsi="Arial" w:cs="Arial"/>
          <w:sz w:val="20"/>
          <w:szCs w:val="20"/>
          <w:u w:val="single"/>
        </w:rPr>
        <w:t xml:space="preserve">vom </w:t>
      </w:r>
      <w:r w:rsidR="00E426C1">
        <w:rPr>
          <w:rFonts w:ascii="Arial" w:hAnsi="Arial" w:cs="Arial"/>
          <w:sz w:val="20"/>
          <w:szCs w:val="20"/>
          <w:u w:val="single"/>
        </w:rPr>
        <w:t xml:space="preserve">Nachunternehmer / </w:t>
      </w:r>
      <w:r w:rsidR="00B23313">
        <w:rPr>
          <w:rFonts w:ascii="Arial" w:hAnsi="Arial" w:cs="Arial"/>
          <w:sz w:val="20"/>
          <w:szCs w:val="20"/>
          <w:u w:val="single"/>
        </w:rPr>
        <w:t>Eignungsverleiher</w:t>
      </w:r>
      <w:r w:rsidRPr="00AB0257">
        <w:rPr>
          <w:rFonts w:ascii="Arial" w:hAnsi="Arial" w:cs="Arial"/>
          <w:sz w:val="20"/>
          <w:szCs w:val="20"/>
          <w:u w:val="single"/>
        </w:rPr>
        <w:t xml:space="preserve"> auszufüllen</w:t>
      </w:r>
    </w:p>
    <w:p w14:paraId="37321F77" w14:textId="77777777" w:rsidR="00E426C1" w:rsidRPr="002D4DFC" w:rsidRDefault="00E426C1" w:rsidP="00E426C1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</w:rPr>
      </w:pPr>
      <w:r w:rsidRPr="002D4DFC">
        <w:rPr>
          <w:rFonts w:ascii="Arial" w:hAnsi="Arial" w:cs="Arial"/>
          <w:sz w:val="20"/>
          <w:szCs w:val="20"/>
        </w:rPr>
        <w:t xml:space="preserve">Name und Anschrift des </w:t>
      </w:r>
      <w:r>
        <w:rPr>
          <w:rFonts w:ascii="Arial" w:hAnsi="Arial" w:cs="Arial"/>
          <w:sz w:val="20"/>
          <w:szCs w:val="20"/>
        </w:rPr>
        <w:t>Unternehmens</w:t>
      </w:r>
      <w:r w:rsidRPr="002D4DFC">
        <w:rPr>
          <w:rFonts w:ascii="Arial" w:hAnsi="Arial" w:cs="Arial"/>
          <w:sz w:val="20"/>
          <w:szCs w:val="20"/>
        </w:rPr>
        <w:t>:</w:t>
      </w:r>
    </w:p>
    <w:permStart w:id="1038760321" w:edGrp="everyone" w:displacedByCustomXml="next"/>
    <w:sdt>
      <w:sdtPr>
        <w:rPr>
          <w:rFonts w:ascii="Arial" w:hAnsi="Arial" w:cs="Arial"/>
          <w:sz w:val="20"/>
          <w:szCs w:val="20"/>
        </w:rPr>
        <w:id w:val="-209733890"/>
        <w:placeholder>
          <w:docPart w:val="9085232B222D493D9C27098CB165FDA9"/>
        </w:placeholder>
      </w:sdtPr>
      <w:sdtEndPr/>
      <w:sdtContent>
        <w:p w14:paraId="18EDE0EA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78DA2BD3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64D02E0B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  <w:p w14:paraId="21834785" w14:textId="77777777" w:rsidR="00E426C1" w:rsidRPr="002D4DFC" w:rsidRDefault="00E426C1" w:rsidP="00E426C1">
          <w:pPr>
            <w:spacing w:line="360" w:lineRule="auto"/>
            <w:ind w:right="1028"/>
            <w:jc w:val="both"/>
            <w:rPr>
              <w:rFonts w:ascii="Arial" w:hAnsi="Arial" w:cs="Arial"/>
              <w:sz w:val="20"/>
              <w:szCs w:val="20"/>
            </w:rPr>
          </w:pPr>
          <w:r w:rsidRPr="002D4DFC">
            <w:rPr>
              <w:rFonts w:ascii="Arial" w:hAnsi="Arial" w:cs="Arial"/>
              <w:sz w:val="20"/>
              <w:szCs w:val="20"/>
            </w:rPr>
            <w:t>……………………………………………………….</w:t>
          </w:r>
        </w:p>
      </w:sdtContent>
    </w:sdt>
    <w:permEnd w:id="1038760321" w:displacedByCustomXml="prev"/>
    <w:p w14:paraId="445B85E5" w14:textId="77777777" w:rsidR="00E426C1" w:rsidRPr="00AB0257" w:rsidRDefault="00E426C1" w:rsidP="00AB0257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  <w:u w:val="single"/>
        </w:rPr>
      </w:pPr>
    </w:p>
    <w:p w14:paraId="062C6E19" w14:textId="77777777" w:rsidR="00AB0257" w:rsidRPr="00E426C1" w:rsidRDefault="00AB0257" w:rsidP="00AB0257">
      <w:pPr>
        <w:spacing w:after="0" w:line="240" w:lineRule="atLeast"/>
        <w:jc w:val="right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</w:p>
    <w:permStart w:id="1749646850" w:edGrp="everyone"/>
    <w:p w14:paraId="718868A1" w14:textId="77777777" w:rsidR="00A1757D" w:rsidRPr="00E426C1" w:rsidRDefault="00E45CB4" w:rsidP="00E426C1">
      <w:pPr>
        <w:spacing w:after="0" w:line="240" w:lineRule="atLeast"/>
        <w:ind w:left="426" w:hanging="426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/>
            <w:caps/>
            <w:snapToGrid w:val="0"/>
            <w:color w:val="000000"/>
            <w:sz w:val="20"/>
            <w:szCs w:val="20"/>
            <w:lang w:eastAsia="de-DE"/>
          </w:rPr>
          <w:id w:val="80382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MS Gothic" w:hAnsi="Segoe UI Symbol" w:cs="Segoe UI Symbol"/>
              <w:b/>
              <w:caps/>
              <w:snapToGrid w:val="0"/>
              <w:color w:val="000000"/>
              <w:sz w:val="20"/>
              <w:szCs w:val="20"/>
              <w:lang w:eastAsia="de-DE"/>
            </w:rPr>
            <w:t>☐</w:t>
          </w:r>
        </w:sdtContent>
      </w:sdt>
      <w:permEnd w:id="1749646850"/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 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ab/>
      </w:r>
      <w:r w:rsidR="00A1757D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Verpflichtungserklärung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>Unterauftragnehmer</w:t>
      </w:r>
      <w:r w:rsidR="00F8654D" w:rsidRPr="00E426C1">
        <w:rPr>
          <w:rStyle w:val="Funotenzeichen"/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footnoteReference w:id="1"/>
      </w:r>
    </w:p>
    <w:p w14:paraId="1922E77F" w14:textId="77777777" w:rsidR="002C4B5C" w:rsidRDefault="00E426C1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  <w:r w:rsidRPr="00E426C1">
        <w:rPr>
          <w:bCs/>
          <w:sz w:val="20"/>
          <w:szCs w:val="20"/>
        </w:rPr>
        <w:t xml:space="preserve">Ich/Wir verpflichte(n) mich/uns gegenüber dem Auftraggeber, im Falle der Auftragsvergabe an den o. g. Bewerber/Bieter, die im Formular </w:t>
      </w:r>
      <w:r w:rsidR="008A534B">
        <w:rPr>
          <w:bCs/>
          <w:sz w:val="20"/>
          <w:szCs w:val="20"/>
        </w:rPr>
        <w:t>„</w:t>
      </w:r>
      <w:r w:rsidR="00FB2750">
        <w:rPr>
          <w:bCs/>
          <w:sz w:val="20"/>
          <w:szCs w:val="20"/>
        </w:rPr>
        <w:t xml:space="preserve">Erklärung </w:t>
      </w:r>
      <w:r w:rsidR="008A534B">
        <w:rPr>
          <w:bCs/>
          <w:sz w:val="20"/>
          <w:szCs w:val="20"/>
        </w:rPr>
        <w:t xml:space="preserve">Einsatz Nachunternehmen“ </w:t>
      </w:r>
      <w:r w:rsidRPr="00E426C1">
        <w:rPr>
          <w:bCs/>
          <w:sz w:val="20"/>
          <w:szCs w:val="20"/>
        </w:rPr>
        <w:t>genannten Auftragsteile zu erbringen.</w:t>
      </w:r>
      <w:r w:rsidRPr="00E426C1">
        <w:rPr>
          <w:bCs/>
          <w:sz w:val="20"/>
          <w:szCs w:val="20"/>
        </w:rPr>
        <w:tab/>
      </w:r>
      <w:r w:rsidRPr="00E426C1">
        <w:rPr>
          <w:bCs/>
          <w:sz w:val="20"/>
          <w:szCs w:val="20"/>
        </w:rPr>
        <w:tab/>
      </w:r>
    </w:p>
    <w:p w14:paraId="6B17A21D" w14:textId="77777777" w:rsidR="00E426C1" w:rsidRPr="00E426C1" w:rsidRDefault="00E426C1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</w:p>
    <w:permStart w:id="1772949957" w:edGrp="everyone"/>
    <w:p w14:paraId="04B32E78" w14:textId="77777777" w:rsidR="00E426C1" w:rsidRPr="00E426C1" w:rsidRDefault="00E45CB4" w:rsidP="00E426C1">
      <w:pPr>
        <w:spacing w:after="0" w:line="240" w:lineRule="atLeast"/>
        <w:ind w:left="426" w:hanging="426"/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</w:pPr>
      <w:sdt>
        <w:sdtPr>
          <w:rPr>
            <w:rFonts w:ascii="Arial" w:eastAsia="Times New Roman" w:hAnsi="Arial" w:cs="Arial"/>
            <w:b/>
            <w:caps/>
            <w:snapToGrid w:val="0"/>
            <w:color w:val="000000"/>
            <w:sz w:val="20"/>
            <w:szCs w:val="20"/>
            <w:lang w:eastAsia="de-DE"/>
          </w:rPr>
          <w:id w:val="37016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Times New Roman" w:hAnsi="Segoe UI Symbol" w:cs="Segoe UI Symbol"/>
              <w:b/>
              <w:caps/>
              <w:snapToGrid w:val="0"/>
              <w:color w:val="000000"/>
              <w:sz w:val="20"/>
              <w:szCs w:val="20"/>
              <w:lang w:eastAsia="de-DE"/>
            </w:rPr>
            <w:t>☐</w:t>
          </w:r>
        </w:sdtContent>
      </w:sdt>
      <w:permEnd w:id="1772949957"/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 xml:space="preserve">  </w:t>
      </w:r>
      <w:r w:rsidR="00E426C1" w:rsidRPr="00E426C1">
        <w:rPr>
          <w:rFonts w:ascii="Arial" w:eastAsia="Times New Roman" w:hAnsi="Arial" w:cs="Arial"/>
          <w:b/>
          <w:caps/>
          <w:snapToGrid w:val="0"/>
          <w:color w:val="000000"/>
          <w:sz w:val="20"/>
          <w:szCs w:val="20"/>
          <w:lang w:eastAsia="de-DE"/>
        </w:rPr>
        <w:tab/>
        <w:t>Verpflichtungserklärung zur Eignungsleihe</w:t>
      </w:r>
      <w:r w:rsidR="00E426C1" w:rsidRPr="00E426C1">
        <w:rPr>
          <w:rFonts w:ascii="Arial" w:hAnsi="Arial" w:cs="Arial"/>
          <w:sz w:val="20"/>
          <w:szCs w:val="20"/>
        </w:rPr>
        <w:footnoteReference w:id="2"/>
      </w:r>
    </w:p>
    <w:p w14:paraId="690A75DA" w14:textId="77777777" w:rsidR="00E426C1" w:rsidRDefault="00E426C1" w:rsidP="00E426C1">
      <w:pPr>
        <w:pStyle w:val="Default"/>
        <w:ind w:left="426"/>
        <w:jc w:val="both"/>
        <w:rPr>
          <w:bCs/>
          <w:sz w:val="20"/>
          <w:szCs w:val="20"/>
        </w:rPr>
      </w:pPr>
      <w:r w:rsidRPr="00E426C1">
        <w:rPr>
          <w:bCs/>
          <w:sz w:val="20"/>
          <w:szCs w:val="20"/>
        </w:rPr>
        <w:t xml:space="preserve">Ich/Wir verpflichte(n) mich/uns gegenüber dem Auftraggeber, im Falle der Auftragsvergabe an den o. g. Bewerber/Bieter diesem mit den erforderlichen Kapazitäten meines/unseres Unternehmens für die im Formular </w:t>
      </w:r>
      <w:r w:rsidR="008A534B">
        <w:rPr>
          <w:bCs/>
          <w:sz w:val="20"/>
          <w:szCs w:val="20"/>
        </w:rPr>
        <w:t xml:space="preserve">„Erklärung Einsatz Nachunternehmen“ </w:t>
      </w:r>
      <w:r w:rsidRPr="00E426C1">
        <w:rPr>
          <w:bCs/>
          <w:sz w:val="20"/>
          <w:szCs w:val="20"/>
        </w:rPr>
        <w:t xml:space="preserve">genannten Eignungsanforderungen zur Verfügung zu stehen. Die diesbezüglichen Nachweise sowie die Eigenerklärung, dass keine Ausschlussgründe </w:t>
      </w:r>
      <w:r w:rsidRPr="008A534B">
        <w:rPr>
          <w:bCs/>
          <w:sz w:val="20"/>
          <w:szCs w:val="20"/>
        </w:rPr>
        <w:t xml:space="preserve">nach §§ 123, 124 GWB vorliegen (Formular </w:t>
      </w:r>
      <w:r w:rsidR="008A534B" w:rsidRPr="008A534B">
        <w:rPr>
          <w:bCs/>
          <w:sz w:val="20"/>
          <w:szCs w:val="20"/>
        </w:rPr>
        <w:t>„Erklärung Nichtvorliegen von Ausschlussgründen“</w:t>
      </w:r>
      <w:r w:rsidRPr="008A534B">
        <w:rPr>
          <w:bCs/>
          <w:sz w:val="20"/>
          <w:szCs w:val="20"/>
        </w:rPr>
        <w:t>) sind</w:t>
      </w:r>
      <w:r w:rsidRPr="00E426C1">
        <w:rPr>
          <w:bCs/>
          <w:sz w:val="20"/>
          <w:szCs w:val="20"/>
        </w:rPr>
        <w:t xml:space="preserve"> dieser Erklärung beigefügt.</w:t>
      </w:r>
    </w:p>
    <w:p w14:paraId="5158183E" w14:textId="77777777" w:rsidR="00E426C1" w:rsidRPr="00E426C1" w:rsidRDefault="00E426C1" w:rsidP="00E426C1">
      <w:pPr>
        <w:pStyle w:val="Default"/>
        <w:ind w:left="426"/>
        <w:jc w:val="both"/>
        <w:rPr>
          <w:bCs/>
          <w:sz w:val="20"/>
          <w:szCs w:val="20"/>
        </w:rPr>
      </w:pPr>
    </w:p>
    <w:permStart w:id="1530945484" w:edGrp="everyone"/>
    <w:p w14:paraId="3BA6D984" w14:textId="77777777" w:rsidR="00E426C1" w:rsidRPr="00E426C1" w:rsidRDefault="00E45CB4" w:rsidP="00E426C1">
      <w:pPr>
        <w:pStyle w:val="Default"/>
        <w:spacing w:after="200"/>
        <w:ind w:left="426"/>
        <w:jc w:val="both"/>
        <w:rPr>
          <w:bCs/>
          <w:sz w:val="20"/>
          <w:szCs w:val="20"/>
        </w:rPr>
      </w:pPr>
      <w:sdt>
        <w:sdtPr>
          <w:rPr>
            <w:bCs/>
            <w:sz w:val="20"/>
            <w:szCs w:val="20"/>
          </w:rPr>
          <w:id w:val="465548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26C1" w:rsidRPr="00E426C1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permEnd w:id="1530945484"/>
      <w:r w:rsidR="00E426C1" w:rsidRPr="00E426C1">
        <w:rPr>
          <w:bCs/>
          <w:sz w:val="20"/>
          <w:szCs w:val="20"/>
        </w:rPr>
        <w:tab/>
        <w:t>Der Bewerber bzw. Bieter nimmt zum Nachweis seiner Eignung die wirtschaftliche und finanzielle Leistungsfähigkeit meines/unseres Unternehmens in Anspruch. Ich/Wir verpflichte(n) mich/uns gegenüber dem Auftraggeber, im Falle der Auftragsvergabe an den o. g. Bewerber/Bieter mit diesem gemeinsam für die Auftragsausführung zu haften.</w:t>
      </w:r>
    </w:p>
    <w:p w14:paraId="0AF37260" w14:textId="77777777" w:rsidR="007512CB" w:rsidRPr="002D4DFC" w:rsidRDefault="007512CB" w:rsidP="007512C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877830D" w14:textId="77777777" w:rsidR="00A1757D" w:rsidRPr="002D4DFC" w:rsidRDefault="00A1757D" w:rsidP="00E426C1">
      <w:pPr>
        <w:spacing w:line="360" w:lineRule="auto"/>
        <w:ind w:right="1028"/>
        <w:jc w:val="both"/>
        <w:rPr>
          <w:rFonts w:ascii="Arial" w:hAnsi="Arial" w:cs="Arial"/>
          <w:sz w:val="20"/>
          <w:szCs w:val="20"/>
        </w:rPr>
      </w:pPr>
    </w:p>
    <w:p w14:paraId="5BEB49B6" w14:textId="77777777" w:rsidR="009C02A8" w:rsidRDefault="009C02A8" w:rsidP="009C02A8">
      <w:pPr>
        <w:spacing w:after="0" w:line="360" w:lineRule="auto"/>
        <w:ind w:left="567" w:right="1026" w:hanging="567"/>
        <w:jc w:val="both"/>
        <w:rPr>
          <w:rFonts w:ascii="Arial" w:hAnsi="Arial" w:cs="Arial"/>
          <w:sz w:val="24"/>
          <w:szCs w:val="24"/>
        </w:rPr>
      </w:pPr>
      <w:r w:rsidRPr="002D4DFC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254A8" wp14:editId="65669775">
                <wp:simplePos x="0" y="0"/>
                <wp:positionH relativeFrom="column">
                  <wp:posOffset>2712085</wp:posOffset>
                </wp:positionH>
                <wp:positionV relativeFrom="paragraph">
                  <wp:posOffset>232410</wp:posOffset>
                </wp:positionV>
                <wp:extent cx="2065020" cy="7620"/>
                <wp:effectExtent l="0" t="0" r="30480" b="3048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502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218821" id="Gerade Verbindung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55pt,18.3pt" to="376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" strokecolor="black [3213]"/>
            </w:pict>
          </mc:Fallback>
        </mc:AlternateContent>
      </w:r>
      <w:r w:rsidRPr="002D4DFC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CD48F5" wp14:editId="7D74B697">
                <wp:simplePos x="0" y="0"/>
                <wp:positionH relativeFrom="column">
                  <wp:posOffset>6985</wp:posOffset>
                </wp:positionH>
                <wp:positionV relativeFrom="paragraph">
                  <wp:posOffset>262890</wp:posOffset>
                </wp:positionV>
                <wp:extent cx="1813560" cy="7620"/>
                <wp:effectExtent l="0" t="0" r="34290" b="3048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356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BAEE3" id="Gerade Verbindu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.55pt,20.7pt" to="143.3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" strokecolor="black [3213]"/>
            </w:pict>
          </mc:Fallback>
        </mc:AlternateContent>
      </w:r>
      <w:permStart w:id="192348853" w:edGrp="everyone"/>
      <w:sdt>
        <w:sdtPr>
          <w:rPr>
            <w:rFonts w:ascii="Arial" w:hAnsi="Arial" w:cs="Arial"/>
            <w:sz w:val="24"/>
            <w:szCs w:val="24"/>
          </w:rPr>
          <w:id w:val="-864291725"/>
          <w:placeholder>
            <w:docPart w:val="D100F5885F274E1DB9EF02E7C26E3FBF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</w:rPr>
            <w:t xml:space="preserve">Bitte eingeben                   </w:t>
          </w:r>
        </w:sdtContent>
      </w:sdt>
      <w:permEnd w:id="192348853"/>
      <w:r w:rsidR="0050391C" w:rsidRPr="0050391C">
        <w:rPr>
          <w:rFonts w:ascii="Arial" w:hAnsi="Arial" w:cs="Arial"/>
          <w:sz w:val="24"/>
          <w:szCs w:val="24"/>
        </w:rPr>
        <w:tab/>
      </w:r>
      <w:r w:rsidR="0050391C" w:rsidRPr="0050391C">
        <w:rPr>
          <w:rFonts w:ascii="Arial" w:hAnsi="Arial" w:cs="Arial"/>
          <w:sz w:val="24"/>
          <w:szCs w:val="24"/>
        </w:rPr>
        <w:tab/>
      </w:r>
      <w:r w:rsidR="0050391C" w:rsidRPr="0050391C">
        <w:rPr>
          <w:rFonts w:ascii="Arial" w:hAnsi="Arial" w:cs="Arial"/>
          <w:sz w:val="24"/>
          <w:szCs w:val="24"/>
        </w:rPr>
        <w:tab/>
      </w:r>
      <w:permStart w:id="608900788" w:edGrp="everyone"/>
      <w:sdt>
        <w:sdtPr>
          <w:rPr>
            <w:rFonts w:ascii="Arial" w:hAnsi="Arial" w:cs="Arial"/>
            <w:sz w:val="24"/>
            <w:szCs w:val="24"/>
          </w:rPr>
          <w:id w:val="462856245"/>
          <w:placeholder>
            <w:docPart w:val="E68C9CC62796461FAE1252A60B7A924D"/>
          </w:placeholder>
          <w:text/>
        </w:sdtPr>
        <w:sdtEndPr/>
        <w:sdtContent>
          <w:r>
            <w:rPr>
              <w:rFonts w:ascii="Arial" w:hAnsi="Arial" w:cs="Arial"/>
              <w:sz w:val="24"/>
              <w:szCs w:val="24"/>
            </w:rPr>
            <w:t xml:space="preserve">Bitte eingeben                         </w:t>
          </w:r>
        </w:sdtContent>
      </w:sdt>
      <w:permEnd w:id="608900788"/>
      <w:r w:rsidR="0050391C" w:rsidRPr="0050391C">
        <w:rPr>
          <w:rFonts w:ascii="Arial" w:hAnsi="Arial" w:cs="Arial"/>
          <w:sz w:val="24"/>
          <w:szCs w:val="24"/>
        </w:rPr>
        <w:tab/>
      </w:r>
    </w:p>
    <w:p w14:paraId="6C77A999" w14:textId="77777777" w:rsidR="00136D09" w:rsidRPr="009C02A8" w:rsidRDefault="009C02A8" w:rsidP="009C02A8">
      <w:pPr>
        <w:spacing w:after="0" w:line="360" w:lineRule="auto"/>
        <w:ind w:left="567" w:right="1026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Ort, Datum</w:t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 w:rsidR="008B29E0" w:rsidRPr="002D4DF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Name der Unterzeichner in Textform</w:t>
      </w:r>
    </w:p>
    <w:sectPr w:rsidR="00136D09" w:rsidRPr="009C02A8" w:rsidSect="00A1757D">
      <w:headerReference w:type="default" r:id="rId8"/>
      <w:pgSz w:w="11906" w:h="16838"/>
      <w:pgMar w:top="1417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D499F" w14:textId="77777777" w:rsidR="00E45CB4" w:rsidRDefault="00E45CB4" w:rsidP="00A1757D">
      <w:pPr>
        <w:spacing w:after="0" w:line="240" w:lineRule="auto"/>
      </w:pPr>
      <w:r>
        <w:separator/>
      </w:r>
    </w:p>
  </w:endnote>
  <w:endnote w:type="continuationSeparator" w:id="0">
    <w:p w14:paraId="4B8DCF5C" w14:textId="77777777" w:rsidR="00E45CB4" w:rsidRDefault="00E45CB4" w:rsidP="00A17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EE7AB" w14:textId="77777777" w:rsidR="00E45CB4" w:rsidRDefault="00E45CB4" w:rsidP="00A1757D">
      <w:pPr>
        <w:spacing w:after="0" w:line="240" w:lineRule="auto"/>
      </w:pPr>
      <w:r>
        <w:separator/>
      </w:r>
    </w:p>
  </w:footnote>
  <w:footnote w:type="continuationSeparator" w:id="0">
    <w:p w14:paraId="48F17E54" w14:textId="77777777" w:rsidR="00E45CB4" w:rsidRDefault="00E45CB4" w:rsidP="00A1757D">
      <w:pPr>
        <w:spacing w:after="0" w:line="240" w:lineRule="auto"/>
      </w:pPr>
      <w:r>
        <w:continuationSeparator/>
      </w:r>
    </w:p>
  </w:footnote>
  <w:footnote w:id="1">
    <w:p w14:paraId="68BC35B0" w14:textId="77777777" w:rsidR="00F8654D" w:rsidRDefault="00F8654D">
      <w:pPr>
        <w:pStyle w:val="Funotentext"/>
      </w:pPr>
      <w:r>
        <w:rPr>
          <w:rStyle w:val="Funotenzeichen"/>
        </w:rPr>
        <w:footnoteRef/>
      </w:r>
      <w:r>
        <w:t xml:space="preserve"> Bei Mehrbedarf </w:t>
      </w:r>
      <w:r w:rsidR="005C665F">
        <w:t>ist eine</w:t>
      </w:r>
      <w:r>
        <w:t xml:space="preserve"> Kopie</w:t>
      </w:r>
      <w:r w:rsidR="005C665F">
        <w:t xml:space="preserve"> dieses Vordrucks </w:t>
      </w:r>
      <w:r>
        <w:t>zu verwenden.</w:t>
      </w:r>
    </w:p>
  </w:footnote>
  <w:footnote w:id="2">
    <w:p w14:paraId="17648F03" w14:textId="77777777" w:rsidR="00E426C1" w:rsidRDefault="00E426C1" w:rsidP="00E426C1">
      <w:pPr>
        <w:pStyle w:val="Funotentext"/>
      </w:pPr>
      <w:r>
        <w:rPr>
          <w:rStyle w:val="Funotenzeichen"/>
        </w:rPr>
        <w:footnoteRef/>
      </w:r>
      <w:r>
        <w:t xml:space="preserve"> Bei Mehrbedarf ist eine Kopie dieses Vordrucks zu verwenden.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FF0F" w14:textId="545EFDDB" w:rsidR="00290963" w:rsidRDefault="00BA5746">
    <w:pPr>
      <w:pStyle w:val="Kopfzeile"/>
    </w:pPr>
    <w:r>
      <w:rPr>
        <w:rFonts w:ascii="Arial" w:hAnsi="Arial" w:cs="Arial"/>
        <w:noProof/>
        <w:sz w:val="20"/>
        <w:szCs w:val="20"/>
        <w:lang w:eastAsia="de-DE"/>
      </w:rPr>
      <w:drawing>
        <wp:anchor distT="0" distB="0" distL="114300" distR="114300" simplePos="0" relativeHeight="251658240" behindDoc="1" locked="0" layoutInCell="1" allowOverlap="1" wp14:anchorId="5184639A" wp14:editId="5EEDED79">
          <wp:simplePos x="0" y="0"/>
          <wp:positionH relativeFrom="column">
            <wp:posOffset>5249545</wp:posOffset>
          </wp:positionH>
          <wp:positionV relativeFrom="paragraph">
            <wp:posOffset>-274320</wp:posOffset>
          </wp:positionV>
          <wp:extent cx="1042035" cy="385445"/>
          <wp:effectExtent l="0" t="0" r="5715" b="0"/>
          <wp:wrapTight wrapText="bothSides">
            <wp:wrapPolygon edited="0">
              <wp:start x="0" y="0"/>
              <wp:lineTo x="0" y="20283"/>
              <wp:lineTo x="21324" y="20283"/>
              <wp:lineTo x="21324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2035" cy="385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93A4E">
      <w:rPr>
        <w:rFonts w:ascii="Arial" w:hAnsi="Arial" w:cs="Arial"/>
        <w:sz w:val="20"/>
        <w:szCs w:val="20"/>
      </w:rPr>
      <w:t>ÖA260722R002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Wj7TfEKgUikeiFjVfATlYM3ygMYu8UQT5qZuFcdZV4hZFNlRa89W5vWMtMgIKv33ZmS9Ft0uSXipeyUcn6SO1Q==" w:salt="znB7yON0ryuwpyD1EJ2Fe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274-16"/>
    <w:docVar w:name="BSO999929" w:val="2baa323d-a885-4db3-ada9-087fb165137a"/>
    <w:docVar w:name="DokBeschreibung" w:val="Verpflichtungserklärung"/>
    <w:docVar w:name="DokLfdNr" w:val="00035"/>
    <w:docVar w:name="OFFICEEVENTSDISABLED" w:val="001000/20170309142038"/>
  </w:docVars>
  <w:rsids>
    <w:rsidRoot w:val="00B76F45"/>
    <w:rsid w:val="000A6B28"/>
    <w:rsid w:val="000D2863"/>
    <w:rsid w:val="000D3F7D"/>
    <w:rsid w:val="00136D09"/>
    <w:rsid w:val="00142EF1"/>
    <w:rsid w:val="00151CC7"/>
    <w:rsid w:val="001612E4"/>
    <w:rsid w:val="001632C1"/>
    <w:rsid w:val="00172B81"/>
    <w:rsid w:val="00195D25"/>
    <w:rsid w:val="001E3A84"/>
    <w:rsid w:val="002236AA"/>
    <w:rsid w:val="00290963"/>
    <w:rsid w:val="002C45C7"/>
    <w:rsid w:val="002C4B5C"/>
    <w:rsid w:val="002D4DFC"/>
    <w:rsid w:val="002E0889"/>
    <w:rsid w:val="0037061A"/>
    <w:rsid w:val="003A7996"/>
    <w:rsid w:val="003F7D2B"/>
    <w:rsid w:val="00413431"/>
    <w:rsid w:val="00481B98"/>
    <w:rsid w:val="00492AD4"/>
    <w:rsid w:val="0049744E"/>
    <w:rsid w:val="004B109B"/>
    <w:rsid w:val="004F0715"/>
    <w:rsid w:val="0050391C"/>
    <w:rsid w:val="00504BFA"/>
    <w:rsid w:val="0057484F"/>
    <w:rsid w:val="00583CFA"/>
    <w:rsid w:val="005B48D1"/>
    <w:rsid w:val="005C665F"/>
    <w:rsid w:val="00613DF1"/>
    <w:rsid w:val="00674A2D"/>
    <w:rsid w:val="006A1A0D"/>
    <w:rsid w:val="006C1904"/>
    <w:rsid w:val="007512CB"/>
    <w:rsid w:val="00771831"/>
    <w:rsid w:val="007B3FD5"/>
    <w:rsid w:val="008110FE"/>
    <w:rsid w:val="008A534B"/>
    <w:rsid w:val="008B29E0"/>
    <w:rsid w:val="008D2B35"/>
    <w:rsid w:val="00901E58"/>
    <w:rsid w:val="0091445A"/>
    <w:rsid w:val="00977852"/>
    <w:rsid w:val="00993A4E"/>
    <w:rsid w:val="009C02A8"/>
    <w:rsid w:val="009E298B"/>
    <w:rsid w:val="00A1192C"/>
    <w:rsid w:val="00A1757D"/>
    <w:rsid w:val="00A377FF"/>
    <w:rsid w:val="00AB0257"/>
    <w:rsid w:val="00AE36C1"/>
    <w:rsid w:val="00B23313"/>
    <w:rsid w:val="00B76F45"/>
    <w:rsid w:val="00BA5746"/>
    <w:rsid w:val="00BC60F2"/>
    <w:rsid w:val="00BF316B"/>
    <w:rsid w:val="00BF45C2"/>
    <w:rsid w:val="00C36986"/>
    <w:rsid w:val="00C8637E"/>
    <w:rsid w:val="00CA3ABE"/>
    <w:rsid w:val="00CC2A43"/>
    <w:rsid w:val="00D15B41"/>
    <w:rsid w:val="00D26281"/>
    <w:rsid w:val="00D909AE"/>
    <w:rsid w:val="00DF0E8A"/>
    <w:rsid w:val="00E05AF5"/>
    <w:rsid w:val="00E426C1"/>
    <w:rsid w:val="00E45CB4"/>
    <w:rsid w:val="00E51D8C"/>
    <w:rsid w:val="00E749B5"/>
    <w:rsid w:val="00EB2D78"/>
    <w:rsid w:val="00F21B7E"/>
    <w:rsid w:val="00F4764B"/>
    <w:rsid w:val="00F6339A"/>
    <w:rsid w:val="00F82401"/>
    <w:rsid w:val="00F8654D"/>
    <w:rsid w:val="00FB2750"/>
    <w:rsid w:val="00FD63E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B03C"/>
  <w15:docId w15:val="{2466A853-2E8D-4177-BD95-943D67E7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C60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AB02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E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E36C1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C60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styleId="Platzhaltertext">
    <w:name w:val="Placeholder Text"/>
    <w:basedOn w:val="Absatz-Standardschriftart"/>
    <w:uiPriority w:val="99"/>
    <w:semiHidden/>
    <w:rsid w:val="00CC2A43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8654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8654D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8654D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290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0963"/>
  </w:style>
  <w:style w:type="paragraph" w:styleId="Fuzeile">
    <w:name w:val="footer"/>
    <w:basedOn w:val="Standard"/>
    <w:link w:val="FuzeileZchn"/>
    <w:uiPriority w:val="99"/>
    <w:unhideWhenUsed/>
    <w:rsid w:val="00290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0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8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mann\AppData\Local\Microsoft\Windows\INetCache\Content.Outlook\6RK7C996\Verpflichtungserkl&#228;rung%20Unterauftragnnehmer_Eignungsleih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9AA3ECCDFF4202B2A3DFFDC05CE7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98B603-1AFB-4056-923D-FC574448DAEA}"/>
      </w:docPartPr>
      <w:docPartBody>
        <w:p w:rsidR="008347ED" w:rsidRDefault="000758B0">
          <w:pPr>
            <w:pStyle w:val="509AA3ECCDFF4202B2A3DFFDC05CE7A5"/>
          </w:pPr>
          <w:r>
            <w:rPr>
              <w:rStyle w:val="Platzhaltertext"/>
            </w:rPr>
            <w:t>Bitte Name</w:t>
          </w:r>
          <w:r w:rsidRPr="00B334D4">
            <w:rPr>
              <w:rStyle w:val="Platzhaltertext"/>
            </w:rPr>
            <w:t xml:space="preserve"> ein</w:t>
          </w:r>
          <w:r>
            <w:rPr>
              <w:rStyle w:val="Platzhaltertext"/>
            </w:rPr>
            <w:t>tragen</w:t>
          </w:r>
        </w:p>
      </w:docPartBody>
    </w:docPart>
    <w:docPart>
      <w:docPartPr>
        <w:name w:val="9085232B222D493D9C27098CB165FD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DD4C3A-5DCF-4E95-82F6-4844D3F45017}"/>
      </w:docPartPr>
      <w:docPartBody>
        <w:p w:rsidR="008347ED" w:rsidRDefault="000758B0">
          <w:pPr>
            <w:pStyle w:val="9085232B222D493D9C27098CB165FDA9"/>
          </w:pPr>
          <w:r w:rsidRPr="001D234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100F5885F274E1DB9EF02E7C26E3F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A1D9F8-3EB6-4ACB-8EBE-10D42A4E40D5}"/>
      </w:docPartPr>
      <w:docPartBody>
        <w:p w:rsidR="008347ED" w:rsidRDefault="000758B0">
          <w:pPr>
            <w:pStyle w:val="D100F5885F274E1DB9EF02E7C26E3FBF"/>
          </w:pPr>
          <w:r w:rsidRPr="0050391C">
            <w:rPr>
              <w:rStyle w:val="Platzhaltertext"/>
              <w:sz w:val="24"/>
              <w:szCs w:val="24"/>
            </w:rPr>
            <w:t>Firma eingeben</w:t>
          </w:r>
        </w:p>
      </w:docPartBody>
    </w:docPart>
    <w:docPart>
      <w:docPartPr>
        <w:name w:val="E68C9CC62796461FAE1252A60B7A9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8E52ED-EE56-4838-B0C3-497D6B978070}"/>
      </w:docPartPr>
      <w:docPartBody>
        <w:p w:rsidR="008347ED" w:rsidRDefault="000758B0">
          <w:pPr>
            <w:pStyle w:val="E68C9CC62796461FAE1252A60B7A924D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8B0"/>
    <w:rsid w:val="00003504"/>
    <w:rsid w:val="000758B0"/>
    <w:rsid w:val="008347ED"/>
    <w:rsid w:val="00C8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09AA3ECCDFF4202B2A3DFFDC05CE7A5">
    <w:name w:val="509AA3ECCDFF4202B2A3DFFDC05CE7A5"/>
  </w:style>
  <w:style w:type="paragraph" w:customStyle="1" w:styleId="9085232B222D493D9C27098CB165FDA9">
    <w:name w:val="9085232B222D493D9C27098CB165FDA9"/>
  </w:style>
  <w:style w:type="paragraph" w:customStyle="1" w:styleId="D100F5885F274E1DB9EF02E7C26E3FBF">
    <w:name w:val="D100F5885F274E1DB9EF02E7C26E3FBF"/>
  </w:style>
  <w:style w:type="paragraph" w:customStyle="1" w:styleId="E68C9CC62796461FAE1252A60B7A924D">
    <w:name w:val="E68C9CC62796461FAE1252A60B7A92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31ccd1e7-bce2-45fc-87c8-7aabdc414b46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0B63E-C7BF-42FB-AEA9-25E2BB815E35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60E4596-6F18-40D9-B652-D4F36C84E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Verpflichtungserklärung Unterauftragnnehmer_Eignungsleihe</Template>
  <TotalTime>0</TotalTime>
  <Pages>1</Pages>
  <Words>248</Words>
  <Characters>1567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Gogolin Melanie (HHVA E1)</cp:lastModifiedBy>
  <cp:revision>3</cp:revision>
  <cp:lastPrinted>2016-05-03T07:50:00Z</cp:lastPrinted>
  <dcterms:created xsi:type="dcterms:W3CDTF">2023-03-07T07:42:00Z</dcterms:created>
  <dcterms:modified xsi:type="dcterms:W3CDTF">2026-07-24T10:26:00Z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2023-03-07T07:42:59Z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efca5168-5c5a-49cf-aa9b-86356a85bcde</vt:lpwstr>
  </property>
  <property fmtid="{D5CDD505-2E9C-101B-9397-08002B2CF9AE}" pid="8" name="MSIP_Label_6104447a-85ec-4482-b709-219fb68c1534_ContentBits">
    <vt:lpwstr>0</vt:lpwstr>
  </property>
</Properties>
</file>